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40BFF">
        <w:rPr>
          <w:b/>
          <w:noProof/>
          <w:sz w:val="24"/>
        </w:rPr>
        <w:fldChar w:fldCharType="begin"/>
      </w:r>
      <w:r w:rsidR="00140BFF">
        <w:rPr>
          <w:b/>
          <w:noProof/>
          <w:sz w:val="24"/>
        </w:rPr>
        <w:instrText xml:space="preserve"> DOCPROPERTY  TSG/WGRef  \* MERGEFORMAT </w:instrText>
      </w:r>
      <w:r w:rsidR="00140BFF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CT4</w:t>
      </w:r>
      <w:r w:rsidR="00140BF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0BFF">
        <w:rPr>
          <w:b/>
          <w:noProof/>
          <w:sz w:val="24"/>
        </w:rPr>
        <w:fldChar w:fldCharType="begin"/>
      </w:r>
      <w:r w:rsidR="00140BFF">
        <w:rPr>
          <w:b/>
          <w:noProof/>
          <w:sz w:val="24"/>
        </w:rPr>
        <w:instrText xml:space="preserve"> DOCPROPERTY  MtgSeq  \* MERGEFORMAT </w:instrText>
      </w:r>
      <w:r w:rsidR="00140BFF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91</w:t>
      </w:r>
      <w:r w:rsidR="00140BFF">
        <w:rPr>
          <w:b/>
          <w:noProof/>
          <w:sz w:val="24"/>
        </w:rPr>
        <w:fldChar w:fldCharType="end"/>
      </w:r>
      <w:r w:rsidR="00140BFF">
        <w:fldChar w:fldCharType="begin"/>
      </w:r>
      <w:r w:rsidR="00140BFF">
        <w:instrText xml:space="preserve"> DOCPROPERTY  MtgTitle  \* MERGEFORMAT </w:instrText>
      </w:r>
      <w:r w:rsidR="00140BFF">
        <w:fldChar w:fldCharType="end"/>
      </w:r>
      <w:r>
        <w:rPr>
          <w:b/>
          <w:i/>
          <w:noProof/>
          <w:sz w:val="28"/>
        </w:rPr>
        <w:tab/>
      </w:r>
      <w:r w:rsidR="00140BFF">
        <w:rPr>
          <w:b/>
          <w:i/>
          <w:noProof/>
          <w:sz w:val="28"/>
        </w:rPr>
        <w:fldChar w:fldCharType="begin"/>
      </w:r>
      <w:r w:rsidR="00140BFF">
        <w:rPr>
          <w:b/>
          <w:i/>
          <w:noProof/>
          <w:sz w:val="28"/>
        </w:rPr>
        <w:instrText xml:space="preserve"> DOCPROPERTY  Tdoc#  \* MERGEFORMAT </w:instrText>
      </w:r>
      <w:r w:rsidR="00140BFF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C4-1922</w:t>
      </w:r>
      <w:r w:rsidR="00D24BE5">
        <w:rPr>
          <w:b/>
          <w:i/>
          <w:noProof/>
          <w:sz w:val="28"/>
        </w:rPr>
        <w:t>98</w:t>
      </w:r>
      <w:r w:rsidR="00140BFF">
        <w:rPr>
          <w:b/>
          <w:i/>
          <w:noProof/>
          <w:sz w:val="28"/>
        </w:rPr>
        <w:fldChar w:fldCharType="end"/>
      </w:r>
    </w:p>
    <w:p w:rsidR="001E41F3" w:rsidRDefault="00140B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40B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40B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24B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40B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40BF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0B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TS Template for SBI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40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Shanghai-Bell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34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C4</w:t>
            </w:r>
            <w:r w:rsidR="00140BFF">
              <w:fldChar w:fldCharType="begin"/>
            </w:r>
            <w:r w:rsidR="00140BFF">
              <w:instrText xml:space="preserve"> DOCPROPERTY  SourceIfTsg  \* MERGEFORMAT </w:instrText>
            </w:r>
            <w:r w:rsidR="00140BF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13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40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</w:t>
            </w:r>
            <w:r w:rsidR="00D24BE5">
              <w:rPr>
                <w:noProof/>
              </w:rPr>
              <w:t>14</w:t>
            </w:r>
            <w:r w:rsidR="00D24991">
              <w:rPr>
                <w:noProof/>
              </w:rPr>
              <w:t>-03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40B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40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34AB" w:rsidRDefault="000134AB">
            <w:pPr>
              <w:pStyle w:val="CRCoverPage"/>
              <w:spacing w:after="0"/>
              <w:ind w:left="100"/>
            </w:pPr>
            <w:r>
              <w:t xml:space="preserve">The TS template for </w:t>
            </w:r>
            <w:r w:rsidR="00140BFF">
              <w:t>service-based</w:t>
            </w:r>
            <w:r>
              <w:t xml:space="preserve"> APIs attached to TS 29.501 should be updated for the following reasons:</w:t>
            </w:r>
          </w:p>
          <w:p w:rsidR="001E41F3" w:rsidRDefault="000134AB">
            <w:pPr>
              <w:pStyle w:val="CRCoverPage"/>
              <w:spacing w:after="0"/>
              <w:ind w:left="100"/>
            </w:pPr>
            <w:r>
              <w:t>1. The 3GPP TS template has been updated.</w:t>
            </w:r>
          </w:p>
          <w:p w:rsidR="000134AB" w:rsidRDefault="000134AB">
            <w:pPr>
              <w:pStyle w:val="CRCoverPage"/>
              <w:spacing w:after="0"/>
              <w:ind w:left="100"/>
            </w:pPr>
            <w:r>
              <w:t>2. A best practice for text documenting security, HTTP protocol requirements and error handling has emerged in Rel-15.</w:t>
            </w:r>
          </w:p>
          <w:p w:rsidR="000134AB" w:rsidRDefault="000134AB">
            <w:pPr>
              <w:pStyle w:val="CRCoverPage"/>
              <w:spacing w:after="0"/>
              <w:ind w:left="100"/>
            </w:pPr>
            <w:r>
              <w:t>3. The template lacks details for documenting Notifications</w:t>
            </w:r>
          </w:p>
          <w:p w:rsidR="000134AB" w:rsidRDefault="000134AB">
            <w:pPr>
              <w:pStyle w:val="CRCoverPage"/>
              <w:spacing w:after="0"/>
              <w:ind w:left="100"/>
            </w:pPr>
            <w:r>
              <w:t>4. TS 29.501 contains guidance for OpenAPI files but an OpenAPI file template in accordance with that guidance is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134AB" w:rsidRDefault="000134AB" w:rsidP="000134AB">
            <w:pPr>
              <w:pStyle w:val="CRCoverPage"/>
              <w:spacing w:after="0"/>
              <w:ind w:left="100"/>
            </w:pPr>
            <w:r>
              <w:t xml:space="preserve">The TS template for </w:t>
            </w:r>
            <w:r w:rsidR="00140BFF">
              <w:t>service-based</w:t>
            </w:r>
            <w:r>
              <w:t xml:space="preserve"> APIs attached to TS 29.501 is updated as follows:</w:t>
            </w:r>
          </w:p>
          <w:p w:rsidR="000134AB" w:rsidRDefault="000134AB" w:rsidP="000134AB">
            <w:pPr>
              <w:pStyle w:val="CRCoverPage"/>
              <w:spacing w:after="0"/>
              <w:ind w:left="100"/>
            </w:pPr>
            <w:r>
              <w:t xml:space="preserve">1. </w:t>
            </w:r>
            <w:r w:rsidR="00140BFF">
              <w:t>Alignment</w:t>
            </w:r>
            <w:r>
              <w:t xml:space="preserve"> with the newest 3GPP TS template.</w:t>
            </w:r>
          </w:p>
          <w:p w:rsidR="000134AB" w:rsidRDefault="000134AB" w:rsidP="000134AB">
            <w:pPr>
              <w:pStyle w:val="CRCoverPage"/>
              <w:spacing w:after="0"/>
              <w:ind w:left="100"/>
            </w:pPr>
            <w:r>
              <w:t>2. Text for security, HTTP protocol requirements and error handling is added.</w:t>
            </w:r>
          </w:p>
          <w:p w:rsidR="000134AB" w:rsidRDefault="000134AB" w:rsidP="000134AB">
            <w:pPr>
              <w:pStyle w:val="CRCoverPage"/>
              <w:spacing w:after="0"/>
              <w:ind w:left="100"/>
            </w:pPr>
            <w:r>
              <w:t>3. A template for Notifications is added</w:t>
            </w:r>
          </w:p>
          <w:p w:rsidR="001E41F3" w:rsidRDefault="000134AB" w:rsidP="000134AB">
            <w:pPr>
              <w:pStyle w:val="CRCoverPage"/>
              <w:spacing w:after="0"/>
              <w:ind w:left="100"/>
            </w:pPr>
            <w:r>
              <w:t>4. A template for OpenAPI file is added.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34AB">
            <w:pPr>
              <w:pStyle w:val="CRCoverPage"/>
              <w:spacing w:after="0"/>
              <w:ind w:left="100"/>
            </w:pPr>
            <w:r>
              <w:t>TS template</w:t>
            </w:r>
            <w:r w:rsidR="00140BFF">
              <w:t xml:space="preserve"> attached to TS 29.501 is</w:t>
            </w:r>
            <w:r>
              <w:t xml:space="preserve"> not </w:t>
            </w:r>
            <w:r w:rsidR="00140BFF">
              <w:t>aligned</w:t>
            </w:r>
            <w:r>
              <w:t xml:space="preserve"> with latest version of 3GPP TS template</w:t>
            </w:r>
            <w:r w:rsidR="00140BFF">
              <w:t>.</w:t>
            </w:r>
          </w:p>
          <w:p w:rsidR="00140BFF" w:rsidRDefault="00140BFF">
            <w:pPr>
              <w:pStyle w:val="CRCoverPage"/>
              <w:spacing w:after="0"/>
              <w:ind w:left="100"/>
            </w:pPr>
            <w:r>
              <w:t>New SBI TSes may differ unnecessarily between each other and thus complicate implementations.</w:t>
            </w:r>
          </w:p>
          <w:p w:rsidR="00140BFF" w:rsidRDefault="00140BFF">
            <w:pPr>
              <w:pStyle w:val="CRCoverPage"/>
              <w:spacing w:after="0"/>
              <w:ind w:left="100"/>
            </w:pPr>
            <w:r>
              <w:t>Future meeting time is wasted for repeatedly discussing the same standard text for multiple TSes.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4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attached TS skeleton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0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0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0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D24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:rsidR="00D24BE5" w:rsidRDefault="00D24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clause 6.1.5.2.1: Replace SMF with NF service producer</w:t>
            </w:r>
          </w:p>
          <w:p w:rsidR="00D24BE5" w:rsidRDefault="009B5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A.2: Remove '307' from callbacks responses</w:t>
            </w:r>
          </w:p>
          <w:p w:rsidR="009B5187" w:rsidRDefault="009B5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A.2: Add summary</w:t>
            </w:r>
          </w:p>
          <w:p w:rsidR="009B5187" w:rsidRDefault="009B5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6.1.7.3: remove "&lt;"</w:t>
            </w:r>
          </w:p>
          <w:p w:rsidR="00F2430A" w:rsidRDefault="00F243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6.1.3.2.3.1-3: correct style of table note</w:t>
            </w:r>
          </w:p>
          <w:p w:rsidR="00F2430A" w:rsidRDefault="00F243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6.1.3.2.4.2.2-2: correct style of table note</w:t>
            </w:r>
          </w:p>
          <w:p w:rsidR="009B5187" w:rsidRDefault="009B5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6.1.4.2.2-1: correct style of table note</w:t>
            </w:r>
          </w:p>
          <w:p w:rsidR="00F2430A" w:rsidRDefault="00F2430A" w:rsidP="00AA2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A.2: replace "alpha1" with "alpha-1"</w:t>
            </w:r>
          </w:p>
          <w:p w:rsidR="00F2430A" w:rsidRDefault="00F2430A" w:rsidP="00AA2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A.2: replace "to be completed" with "</w:t>
            </w:r>
            <w:r w:rsidR="00271008">
              <w:rPr>
                <w:noProof/>
              </w:rPr>
              <w:t>API specific definitions"</w:t>
            </w:r>
          </w:p>
          <w:p w:rsidR="00271008" w:rsidRDefault="00271008" w:rsidP="00AA2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systematic replacement of “subclause” with “clause”</w:t>
            </w:r>
            <w:bookmarkStart w:id="2" w:name="_GoBack"/>
            <w:bookmarkEnd w:id="2"/>
          </w:p>
          <w:p w:rsidR="009B5187" w:rsidRDefault="009B51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 w:rsidP="00140BFF">
      <w:pPr>
        <w:pStyle w:val="CRCoverPage"/>
        <w:spacing w:after="0"/>
        <w:rPr>
          <w:noProof/>
        </w:rPr>
      </w:pP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766D" w:rsidRDefault="00C1766D">
      <w:r>
        <w:separator/>
      </w:r>
    </w:p>
  </w:endnote>
  <w:endnote w:type="continuationSeparator" w:id="0">
    <w:p w:rsidR="00C1766D" w:rsidRDefault="00C17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766D" w:rsidRDefault="00C1766D">
      <w:r>
        <w:separator/>
      </w:r>
    </w:p>
  </w:footnote>
  <w:footnote w:type="continuationSeparator" w:id="0">
    <w:p w:rsidR="00C1766D" w:rsidRDefault="00C176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4AB"/>
    <w:rsid w:val="00022E4A"/>
    <w:rsid w:val="000A6394"/>
    <w:rsid w:val="000B7FED"/>
    <w:rsid w:val="000C038A"/>
    <w:rsid w:val="000C6598"/>
    <w:rsid w:val="00140BF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1008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5D3E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B5187"/>
    <w:rsid w:val="009E3297"/>
    <w:rsid w:val="009F734F"/>
    <w:rsid w:val="00A246B6"/>
    <w:rsid w:val="00A47E70"/>
    <w:rsid w:val="00A50CF0"/>
    <w:rsid w:val="00A7671C"/>
    <w:rsid w:val="00AA2CBC"/>
    <w:rsid w:val="00AA2D60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766D"/>
    <w:rsid w:val="00C66BA2"/>
    <w:rsid w:val="00C95985"/>
    <w:rsid w:val="00CC5026"/>
    <w:rsid w:val="00CC68D0"/>
    <w:rsid w:val="00D03F9A"/>
    <w:rsid w:val="00D06D51"/>
    <w:rsid w:val="00D24991"/>
    <w:rsid w:val="00D24BE5"/>
    <w:rsid w:val="00D50255"/>
    <w:rsid w:val="00D66520"/>
    <w:rsid w:val="00DE34CF"/>
    <w:rsid w:val="00E13F3D"/>
    <w:rsid w:val="00E34898"/>
    <w:rsid w:val="00EB09B7"/>
    <w:rsid w:val="00EE7D7C"/>
    <w:rsid w:val="00F2430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DE1A3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A3733-75E2-4324-925A-4360EEF1E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520</Words>
  <Characters>3282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</cp:lastModifiedBy>
  <cp:revision>4</cp:revision>
  <cp:lastPrinted>1899-12-31T23:00:00Z</cp:lastPrinted>
  <dcterms:created xsi:type="dcterms:W3CDTF">2019-05-14T14:55:00Z</dcterms:created>
  <dcterms:modified xsi:type="dcterms:W3CDTF">2019-05-14T15:39:00Z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91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C4-192253</vt:lpwstr>
  </property>
  <property fmtid="{D5CDD505-2E9C-101B-9397-08002B2CF9AE}" pid="10" name="Spec#">
    <vt:lpwstr>29.501</vt:lpwstr>
  </property>
  <property fmtid="{D5CDD505-2E9C-101B-9397-08002B2CF9AE}" pid="11" name="Cr#">
    <vt:lpwstr>0061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Updates to TS Template for SBI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B</vt:lpwstr>
  </property>
  <property fmtid="{D5CDD505-2E9C-101B-9397-08002B2CF9AE}" pid="19" name="ResDate">
    <vt:lpwstr>2019-05-03</vt:lpwstr>
  </property>
  <property fmtid="{D5CDD505-2E9C-101B-9397-08002B2CF9AE}" pid="20" name="Release">
    <vt:lpwstr>Rel-16</vt:lpwstr>
  </property>
</Properties>
</file>